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2DC8D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CURWEN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653D5A4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</w:p>
    <w:p w14:paraId="6937D08D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</w:p>
    <w:p w14:paraId="1D489CD2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Jul.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Torpenhowe</w:t>
      </w:r>
      <w:proofErr w:type="spellEnd"/>
      <w:r>
        <w:rPr>
          <w:rFonts w:eastAsia="Times New Roman" w:cs="Times New Roman"/>
          <w:szCs w:val="24"/>
        </w:rPr>
        <w:t>,</w:t>
      </w:r>
    </w:p>
    <w:p w14:paraId="05B4F7D7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Cumberland, into landholdings of Sir William Legh(q.v.).</w:t>
      </w:r>
    </w:p>
    <w:p w14:paraId="0A949487" w14:textId="77777777" w:rsidR="00E9754C" w:rsidRDefault="00E9754C" w:rsidP="00E9754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112B2F9" w14:textId="77777777" w:rsidR="00E9754C" w:rsidRDefault="00E9754C" w:rsidP="00E9754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p.109)</w:t>
      </w:r>
    </w:p>
    <w:p w14:paraId="4568A936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</w:p>
    <w:p w14:paraId="5B3063A5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</w:p>
    <w:p w14:paraId="6A6B8CE0" w14:textId="77777777" w:rsidR="00E9754C" w:rsidRDefault="00E9754C" w:rsidP="00E975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August 2023</w:t>
      </w:r>
    </w:p>
    <w:p w14:paraId="68F701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C9F4C" w14:textId="77777777" w:rsidR="00E9754C" w:rsidRDefault="00E9754C" w:rsidP="009139A6">
      <w:r>
        <w:separator/>
      </w:r>
    </w:p>
  </w:endnote>
  <w:endnote w:type="continuationSeparator" w:id="0">
    <w:p w14:paraId="39F5C0D5" w14:textId="77777777" w:rsidR="00E9754C" w:rsidRDefault="00E975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BBE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27B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02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4554" w14:textId="77777777" w:rsidR="00E9754C" w:rsidRDefault="00E9754C" w:rsidP="009139A6">
      <w:r>
        <w:separator/>
      </w:r>
    </w:p>
  </w:footnote>
  <w:footnote w:type="continuationSeparator" w:id="0">
    <w:p w14:paraId="2FB48FFA" w14:textId="77777777" w:rsidR="00E9754C" w:rsidRDefault="00E975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2B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2FE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0F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54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754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4F91F"/>
  <w15:chartTrackingRefBased/>
  <w15:docId w15:val="{88EAA06D-83A9-478D-8D12-00AC08FE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2023-08-08T15:26:00Z</dcterms:created>
  <dcterms:modified xsi:type="dcterms:W3CDTF">2023-08-08T15:26:00Z</dcterms:modified>
</cp:coreProperties>
</file>